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2026-05_050 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Kita Prentzelstr. 6, 58095 Hagen Schreinerarbeiten</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